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66D" w:rsidRDefault="0074166D" w:rsidP="0074166D">
      <w:pPr>
        <w:ind w:left="1440" w:hanging="1440"/>
      </w:pPr>
      <w:r>
        <w:rPr>
          <w:u w:val="single"/>
        </w:rPr>
        <w:t>Alice BLOUNT</w:t>
      </w:r>
      <w:r>
        <w:t xml:space="preserve">     </w:t>
      </w:r>
      <w:proofErr w:type="gramStart"/>
      <w:r>
        <w:t xml:space="preserve">   (</w:t>
      </w:r>
      <w:proofErr w:type="gramEnd"/>
      <w:r>
        <w:t>fl.1407)</w:t>
      </w:r>
    </w:p>
    <w:p w:rsidR="0074166D" w:rsidRDefault="0074166D" w:rsidP="0074166D">
      <w:pPr>
        <w:ind w:left="1440" w:hanging="1440"/>
      </w:pPr>
    </w:p>
    <w:p w:rsidR="0074166D" w:rsidRDefault="0074166D" w:rsidP="0074166D">
      <w:pPr>
        <w:ind w:left="1440" w:hanging="1440"/>
      </w:pPr>
    </w:p>
    <w:p w:rsidR="0074166D" w:rsidRDefault="0074166D" w:rsidP="0074166D">
      <w:pPr>
        <w:ind w:left="1440" w:hanging="1440"/>
      </w:pPr>
      <w:r>
        <w:t>= Thomas</w:t>
      </w:r>
      <w:bookmarkStart w:id="0" w:name="_GoBack"/>
      <w:bookmarkEnd w:id="0"/>
      <w:r>
        <w:t>(q.v.).   (Wadley pp.82-3)</w:t>
      </w:r>
    </w:p>
    <w:p w:rsidR="0074166D" w:rsidRDefault="0074166D" w:rsidP="0074166D">
      <w:pPr>
        <w:ind w:left="1440" w:hanging="1440"/>
      </w:pPr>
    </w:p>
    <w:p w:rsidR="0074166D" w:rsidRDefault="0074166D" w:rsidP="0074166D">
      <w:pPr>
        <w:ind w:left="1440" w:hanging="1440"/>
      </w:pPr>
    </w:p>
    <w:p w:rsidR="0074166D" w:rsidRDefault="0074166D" w:rsidP="0074166D">
      <w:pPr>
        <w:ind w:left="1440" w:hanging="1440"/>
      </w:pPr>
      <w:r>
        <w:t xml:space="preserve">  2 Feb.1407</w:t>
      </w:r>
      <w:r>
        <w:tab/>
        <w:t>William Norton of Bristol(q.v.) bequeathed them a house in Temple</w:t>
      </w:r>
    </w:p>
    <w:p w:rsidR="0074166D" w:rsidRDefault="0074166D" w:rsidP="0074166D">
      <w:pPr>
        <w:ind w:left="1440" w:hanging="1440"/>
      </w:pPr>
      <w:r>
        <w:tab/>
        <w:t>Street, Bristol, and appointed her as an executor of his Will. (ibid.)</w:t>
      </w:r>
    </w:p>
    <w:p w:rsidR="0074166D" w:rsidRDefault="0074166D" w:rsidP="0074166D">
      <w:pPr>
        <w:ind w:left="1440" w:hanging="1440"/>
      </w:pPr>
    </w:p>
    <w:p w:rsidR="0074166D" w:rsidRDefault="0074166D" w:rsidP="0074166D">
      <w:pPr>
        <w:ind w:left="1440" w:hanging="1440"/>
      </w:pPr>
    </w:p>
    <w:p w:rsidR="0074166D" w:rsidRDefault="0074166D" w:rsidP="0074166D">
      <w:pPr>
        <w:ind w:left="1440" w:hanging="1440"/>
      </w:pPr>
      <w:r>
        <w:t>6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66D" w:rsidRDefault="0074166D" w:rsidP="00564E3C">
      <w:r>
        <w:separator/>
      </w:r>
    </w:p>
  </w:endnote>
  <w:endnote w:type="continuationSeparator" w:id="0">
    <w:p w:rsidR="0074166D" w:rsidRDefault="0074166D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4166D">
      <w:rPr>
        <w:rFonts w:ascii="Times New Roman" w:hAnsi="Times New Roman" w:cs="Times New Roman"/>
        <w:noProof/>
        <w:sz w:val="24"/>
        <w:szCs w:val="24"/>
      </w:rPr>
      <w:t>1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66D" w:rsidRDefault="0074166D" w:rsidP="00564E3C">
      <w:r>
        <w:separator/>
      </w:r>
    </w:p>
  </w:footnote>
  <w:footnote w:type="continuationSeparator" w:id="0">
    <w:p w:rsidR="0074166D" w:rsidRDefault="0074166D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66D"/>
    <w:rsid w:val="00372DC6"/>
    <w:rsid w:val="00564E3C"/>
    <w:rsid w:val="0064591D"/>
    <w:rsid w:val="0074166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CC320"/>
  <w15:chartTrackingRefBased/>
  <w15:docId w15:val="{41C01988-4FD0-429D-ABA8-D12B77C9D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166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2015-11-01T20:08:00Z</dcterms:created>
  <dcterms:modified xsi:type="dcterms:W3CDTF">2015-11-01T20:09:00Z</dcterms:modified>
</cp:coreProperties>
</file>